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5C2" w:rsidRPr="00CA7C3D" w:rsidRDefault="005B35C2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5B35C2" w:rsidRPr="00CA7C3D" w:rsidRDefault="005B35C2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5B35C2" w:rsidRPr="00CA7C3D" w:rsidRDefault="005B35C2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5B35C2" w:rsidRPr="00CA7C3D" w:rsidRDefault="005B35C2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5B35C2" w:rsidRPr="00CA7C3D" w:rsidRDefault="005B35C2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02.04.2022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74</w:t>
      </w:r>
    </w:p>
    <w:p w:rsidR="005B35C2" w:rsidRPr="00CA7C3D" w:rsidRDefault="005B35C2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5B35C2" w:rsidRPr="00CA7C3D" w:rsidRDefault="005B35C2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Найтоповичского сельского поселения Унечского муниципального района Брянской области</w:t>
      </w:r>
    </w:p>
    <w:p w:rsidR="005B35C2" w:rsidRPr="00CA7C3D" w:rsidRDefault="005B35C2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5B35C2" w:rsidRPr="00CA7C3D" w:rsidRDefault="005B35C2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5B35C2" w:rsidRPr="00FC5F2F" w:rsidRDefault="005B35C2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38</w:t>
      </w:r>
      <w:r w:rsidRPr="00FC5F2F">
        <w:t xml:space="preserve"> «Об утверждении Генерального плана </w:t>
      </w:r>
      <w:r>
        <w:t>Найтоповичского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6-30)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5B35C2" w:rsidRDefault="005B35C2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5B35C2" w:rsidRPr="00336C1F" w:rsidRDefault="005B35C2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5B35C2" w:rsidRPr="00F13FF3" w:rsidRDefault="005B35C2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5B35C2" w:rsidRPr="00F13FF3" w:rsidRDefault="005B35C2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88539</w:t>
      </w:r>
      <w:r w:rsidRPr="00F13FF3">
        <w:rPr>
          <w:lang w:eastAsia="ru-RU"/>
        </w:rPr>
        <w:t>кв.м;</w:t>
      </w:r>
    </w:p>
    <w:p w:rsidR="005B35C2" w:rsidRPr="00F13FF3" w:rsidRDefault="005B35C2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Найтоповичское</w:t>
      </w:r>
      <w:r w:rsidRPr="00F13FF3">
        <w:rPr>
          <w:lang w:eastAsia="ru-RU"/>
        </w:rPr>
        <w:t xml:space="preserve"> сельское поселение;</w:t>
      </w:r>
    </w:p>
    <w:p w:rsidR="005B35C2" w:rsidRPr="00F13FF3" w:rsidRDefault="005B35C2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5B35C2" w:rsidRPr="00F13FF3" w:rsidRDefault="005B35C2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5B35C2" w:rsidRPr="00F13FF3" w:rsidRDefault="005B35C2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5B35C2" w:rsidRPr="00F13FF3" w:rsidRDefault="005B35C2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5B35C2" w:rsidRPr="0050051F" w:rsidRDefault="005B35C2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5B35C2" w:rsidRPr="0050051F" w:rsidRDefault="005B35C2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5B35C2" w:rsidRPr="0050051F" w:rsidRDefault="005B35C2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5B35C2" w:rsidRDefault="005B35C2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5B35C2" w:rsidRDefault="005B35C2" w:rsidP="00095619">
      <w:pPr>
        <w:spacing w:line="240" w:lineRule="auto"/>
        <w:jc w:val="both"/>
        <w:rPr>
          <w:lang w:eastAsia="ru-RU"/>
        </w:rPr>
      </w:pPr>
    </w:p>
    <w:p w:rsidR="005B35C2" w:rsidRPr="0050051F" w:rsidRDefault="005B35C2" w:rsidP="00095619">
      <w:pPr>
        <w:spacing w:line="240" w:lineRule="auto"/>
        <w:jc w:val="both"/>
        <w:rPr>
          <w:lang w:eastAsia="ru-RU"/>
        </w:rPr>
      </w:pPr>
    </w:p>
    <w:p w:rsidR="005B35C2" w:rsidRPr="0050051F" w:rsidRDefault="005B35C2" w:rsidP="00095619">
      <w:pPr>
        <w:spacing w:line="240" w:lineRule="auto"/>
        <w:rPr>
          <w:lang w:eastAsia="ru-RU"/>
        </w:rPr>
      </w:pPr>
    </w:p>
    <w:p w:rsidR="005B35C2" w:rsidRPr="0050051F" w:rsidRDefault="005B35C2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           </w:t>
      </w:r>
      <w:r>
        <w:rPr>
          <w:lang w:eastAsia="ru-RU"/>
        </w:rPr>
        <w:t xml:space="preserve">                                                 А.М. Кусков</w:t>
      </w:r>
    </w:p>
    <w:p w:rsidR="005B35C2" w:rsidRPr="0050051F" w:rsidRDefault="005B35C2" w:rsidP="00095619">
      <w:pPr>
        <w:spacing w:line="240" w:lineRule="auto"/>
        <w:rPr>
          <w:lang w:eastAsia="ru-RU"/>
        </w:rPr>
      </w:pPr>
    </w:p>
    <w:p w:rsidR="005B35C2" w:rsidRPr="0050051F" w:rsidRDefault="005B35C2" w:rsidP="00095619">
      <w:pPr>
        <w:spacing w:line="240" w:lineRule="auto"/>
        <w:rPr>
          <w:lang w:eastAsia="ru-RU"/>
        </w:rPr>
      </w:pPr>
    </w:p>
    <w:p w:rsidR="005B35C2" w:rsidRPr="00336C1F" w:rsidRDefault="005B35C2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5B35C2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5C2" w:rsidRDefault="005B35C2" w:rsidP="006F0F01">
      <w:pPr>
        <w:spacing w:line="240" w:lineRule="auto"/>
      </w:pPr>
      <w:r>
        <w:separator/>
      </w:r>
    </w:p>
  </w:endnote>
  <w:endnote w:type="continuationSeparator" w:id="1">
    <w:p w:rsidR="005B35C2" w:rsidRDefault="005B35C2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5C2" w:rsidRDefault="005B35C2" w:rsidP="006F0F01">
      <w:pPr>
        <w:spacing w:line="240" w:lineRule="auto"/>
      </w:pPr>
      <w:r>
        <w:separator/>
      </w:r>
    </w:p>
  </w:footnote>
  <w:footnote w:type="continuationSeparator" w:id="1">
    <w:p w:rsidR="005B35C2" w:rsidRDefault="005B35C2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667AF"/>
    <w:rsid w:val="00336C1F"/>
    <w:rsid w:val="00370C22"/>
    <w:rsid w:val="00372606"/>
    <w:rsid w:val="00453CB3"/>
    <w:rsid w:val="00480486"/>
    <w:rsid w:val="00484E3B"/>
    <w:rsid w:val="00490430"/>
    <w:rsid w:val="004919E2"/>
    <w:rsid w:val="004A5D0A"/>
    <w:rsid w:val="004F4E78"/>
    <w:rsid w:val="0050051F"/>
    <w:rsid w:val="00544245"/>
    <w:rsid w:val="005538FA"/>
    <w:rsid w:val="00557778"/>
    <w:rsid w:val="0057130B"/>
    <w:rsid w:val="00587744"/>
    <w:rsid w:val="005B35C2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84B6E"/>
    <w:rsid w:val="008E3600"/>
    <w:rsid w:val="0093456D"/>
    <w:rsid w:val="00957BBE"/>
    <w:rsid w:val="009E0AD9"/>
    <w:rsid w:val="00A36384"/>
    <w:rsid w:val="00A870FE"/>
    <w:rsid w:val="00A907A8"/>
    <w:rsid w:val="00AA779F"/>
    <w:rsid w:val="00AE56E3"/>
    <w:rsid w:val="00B37F84"/>
    <w:rsid w:val="00B41F39"/>
    <w:rsid w:val="00B4544F"/>
    <w:rsid w:val="00B466F8"/>
    <w:rsid w:val="00B516EC"/>
    <w:rsid w:val="00B55D15"/>
    <w:rsid w:val="00B56307"/>
    <w:rsid w:val="00B61E85"/>
    <w:rsid w:val="00B83C47"/>
    <w:rsid w:val="00B8630F"/>
    <w:rsid w:val="00BC14E3"/>
    <w:rsid w:val="00BD0DAA"/>
    <w:rsid w:val="00BF05C8"/>
    <w:rsid w:val="00C14927"/>
    <w:rsid w:val="00C17BCE"/>
    <w:rsid w:val="00C27A5F"/>
    <w:rsid w:val="00C64F97"/>
    <w:rsid w:val="00C85A88"/>
    <w:rsid w:val="00C95A84"/>
    <w:rsid w:val="00CA7C3D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DAA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2</Pages>
  <Words>477</Words>
  <Characters>2719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11</cp:revision>
  <cp:lastPrinted>2022-03-31T15:03:00Z</cp:lastPrinted>
  <dcterms:created xsi:type="dcterms:W3CDTF">2021-06-24T09:26:00Z</dcterms:created>
  <dcterms:modified xsi:type="dcterms:W3CDTF">2022-04-07T09:23:00Z</dcterms:modified>
</cp:coreProperties>
</file>